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60D4E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JAKSON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72932B1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Grantham, Lincolnshire. Yeoman.</w:t>
      </w:r>
    </w:p>
    <w:p w14:paraId="128A8379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6E28442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AF8C6DF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Kele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Lyard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4F22C42" w14:textId="77777777" w:rsidR="006B5D49" w:rsidRDefault="006B5D49" w:rsidP="006B5D4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senior,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Sibsey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and his wife, Alice(q.v.), Thomas West of North Cotes(q.v.),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Lamberd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Beckingham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his wife, Elizabeth(q.v.).</w:t>
      </w:r>
    </w:p>
    <w:p w14:paraId="6998B23F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1FB05A9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614F804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D7B8034" w14:textId="77777777" w:rsidR="006B5D49" w:rsidRDefault="006B5D49" w:rsidP="006B5D4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April 2021</w:t>
      </w:r>
    </w:p>
    <w:p w14:paraId="0EEC13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2D7EC" w14:textId="77777777" w:rsidR="006B5D49" w:rsidRDefault="006B5D49" w:rsidP="009139A6">
      <w:r>
        <w:separator/>
      </w:r>
    </w:p>
  </w:endnote>
  <w:endnote w:type="continuationSeparator" w:id="0">
    <w:p w14:paraId="73BFAA42" w14:textId="77777777" w:rsidR="006B5D49" w:rsidRDefault="006B5D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053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B6A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8B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28933" w14:textId="77777777" w:rsidR="006B5D49" w:rsidRDefault="006B5D49" w:rsidP="009139A6">
      <w:r>
        <w:separator/>
      </w:r>
    </w:p>
  </w:footnote>
  <w:footnote w:type="continuationSeparator" w:id="0">
    <w:p w14:paraId="081AC052" w14:textId="77777777" w:rsidR="006B5D49" w:rsidRDefault="006B5D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1C3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FE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948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D49"/>
    <w:rsid w:val="000666E0"/>
    <w:rsid w:val="002510B7"/>
    <w:rsid w:val="005C130B"/>
    <w:rsid w:val="006B5D49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DA0D7"/>
  <w15:chartTrackingRefBased/>
  <w15:docId w15:val="{D1CC079D-9EB0-410E-8442-98C5168C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5D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2021-05-17T10:47:00Z</dcterms:created>
  <dcterms:modified xsi:type="dcterms:W3CDTF">2021-05-17T10:47:00Z</dcterms:modified>
</cp:coreProperties>
</file>